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A1287" w14:textId="77777777" w:rsidR="00737231" w:rsidRPr="008642EC" w:rsidRDefault="00737231" w:rsidP="0073723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A0598F7" w14:textId="77777777" w:rsidR="00737231" w:rsidRPr="00737231" w:rsidRDefault="00737231" w:rsidP="00737231">
      <w:pPr>
        <w:pStyle w:val="BasicParagraph"/>
        <w:suppressAutoHyphens/>
        <w:spacing w:line="240" w:lineRule="auto"/>
        <w:rPr>
          <w:rFonts w:ascii="Times New Roman" w:hAnsi="Times New Roman" w:cs="Times New Roman"/>
          <w:b/>
          <w:bCs/>
          <w:color w:val="000000" w:themeColor="text1"/>
          <w:sz w:val="16"/>
          <w:szCs w:val="16"/>
        </w:rPr>
      </w:pPr>
    </w:p>
    <w:p w14:paraId="13C9FFFE" w14:textId="77777777" w:rsidR="00737231" w:rsidRPr="00582653" w:rsidRDefault="00737231" w:rsidP="0073723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76E78F5" w14:textId="77777777" w:rsidR="00737231" w:rsidRDefault="00737231" w:rsidP="0073723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42325FE" w14:textId="77777777" w:rsidR="00737231" w:rsidRDefault="00737231" w:rsidP="00737231">
      <w:pPr>
        <w:spacing w:before="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3757D0F" w14:textId="77777777" w:rsidR="00737231" w:rsidRPr="00582653" w:rsidRDefault="00737231" w:rsidP="0073723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8FD4D75" wp14:editId="6891474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04CDFA" w14:textId="0B21725E" w:rsidR="00737231" w:rsidRDefault="00737231" w:rsidP="0073723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sidR="00BE2FAF">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bookmarkStart w:id="0" w:name="_GoBack"/>
      <w:bookmarkEnd w:id="0"/>
      <w:proofErr w:type="spellEnd"/>
    </w:p>
    <w:p w14:paraId="5F79E01D" w14:textId="2D566245" w:rsidR="00737231" w:rsidRDefault="00737231" w:rsidP="00737231">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1979705" w14:textId="77777777" w:rsidR="00737231" w:rsidRPr="00582653" w:rsidRDefault="00737231" w:rsidP="00737231">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F897688" w14:textId="77777777" w:rsidR="00737231" w:rsidRPr="00582653" w:rsidRDefault="00737231" w:rsidP="0073723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794FF79" w14:textId="77777777" w:rsidR="00737231" w:rsidRPr="008642EC" w:rsidRDefault="00737231" w:rsidP="00737231">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A19840D" w14:textId="77777777" w:rsidR="00737231" w:rsidRPr="008642EC" w:rsidRDefault="00737231" w:rsidP="00737231">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FEB97F3" w14:textId="77777777" w:rsidR="00737231" w:rsidRPr="00582653" w:rsidRDefault="00737231" w:rsidP="0073723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C312C14" w14:textId="77777777" w:rsidR="00737231" w:rsidRPr="008642EC" w:rsidRDefault="00737231" w:rsidP="0073723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574DD33" w14:textId="77777777" w:rsidR="00737231" w:rsidRPr="008642EC" w:rsidRDefault="00737231" w:rsidP="00737231">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DC41A8D" w14:textId="77777777" w:rsidR="00737231" w:rsidRPr="00737231" w:rsidRDefault="00737231" w:rsidP="00737231">
      <w:pPr>
        <w:pStyle w:val="BasicParagraph"/>
        <w:suppressAutoHyphens/>
        <w:spacing w:line="240" w:lineRule="auto"/>
        <w:rPr>
          <w:rFonts w:ascii="Times New Roman" w:hAnsi="Times New Roman" w:cs="Times New Roman"/>
          <w:b/>
          <w:bCs/>
          <w:color w:val="000000" w:themeColor="text1"/>
          <w:sz w:val="16"/>
          <w:szCs w:val="16"/>
        </w:rPr>
      </w:pPr>
    </w:p>
    <w:p w14:paraId="1BC15A23" w14:textId="615ED2A6" w:rsidR="00737231" w:rsidRPr="00582653" w:rsidRDefault="00737231" w:rsidP="0073723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3ABBCEA" w14:textId="77777777" w:rsidR="00737231" w:rsidRDefault="00737231" w:rsidP="0073723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E7B52CB" w14:textId="77777777" w:rsidR="00737231" w:rsidRPr="00737231" w:rsidRDefault="00737231" w:rsidP="00737231">
      <w:pPr>
        <w:pStyle w:val="BasicParagraph"/>
        <w:suppressAutoHyphens/>
        <w:spacing w:line="240" w:lineRule="auto"/>
        <w:ind w:left="720"/>
        <w:rPr>
          <w:rFonts w:ascii="Times New Roman" w:hAnsi="Times New Roman" w:cs="Times New Roman"/>
          <w:color w:val="000000" w:themeColor="text1"/>
          <w:sz w:val="16"/>
          <w:szCs w:val="16"/>
        </w:rPr>
      </w:pPr>
    </w:p>
    <w:p w14:paraId="6C242443" w14:textId="77777777" w:rsidR="00737231" w:rsidRDefault="00737231" w:rsidP="0073723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1901B78" w14:textId="77777777" w:rsidR="00737231" w:rsidRPr="00737231" w:rsidRDefault="00737231" w:rsidP="00737231">
      <w:pPr>
        <w:pStyle w:val="BasicParagraph"/>
        <w:suppressAutoHyphens/>
        <w:spacing w:line="240" w:lineRule="auto"/>
        <w:ind w:left="1440"/>
        <w:rPr>
          <w:rFonts w:ascii="Times New Roman" w:hAnsi="Times New Roman" w:cs="Times New Roman"/>
          <w:color w:val="000000" w:themeColor="text1"/>
          <w:sz w:val="16"/>
          <w:szCs w:val="16"/>
        </w:rPr>
      </w:pPr>
    </w:p>
    <w:p w14:paraId="507AB19F" w14:textId="77777777" w:rsidR="00737231" w:rsidRDefault="00737231" w:rsidP="0073723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DFCF13D" w14:textId="77777777" w:rsidR="00737231" w:rsidRPr="00BE2FAF" w:rsidRDefault="00737231" w:rsidP="00737231">
      <w:pPr>
        <w:pStyle w:val="BasicParagraph"/>
        <w:suppressAutoHyphens/>
        <w:spacing w:line="240" w:lineRule="auto"/>
        <w:ind w:left="1440"/>
        <w:rPr>
          <w:rFonts w:ascii="Times New Roman" w:hAnsi="Times New Roman" w:cs="Times New Roman"/>
          <w:color w:val="000000" w:themeColor="text1"/>
          <w:sz w:val="16"/>
          <w:szCs w:val="16"/>
        </w:rPr>
      </w:pPr>
    </w:p>
    <w:p w14:paraId="3A58DD25" w14:textId="27598E28" w:rsidR="00737231" w:rsidRDefault="00737231" w:rsidP="00BE2FAF">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6A454352" w14:textId="280A9DEA"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Every site manager and Frontline Leaders on shift to liaise with the Workers in the company.</w:t>
            </w:r>
          </w:p>
          <w:p w14:paraId="397C62E4" w14:textId="38AA4E1C" w:rsidR="0040470B" w:rsidRPr="002175B4" w:rsidRDefault="0040470B" w:rsidP="002175B4">
            <w:pPr>
              <w:pStyle w:val="Tabletext0"/>
            </w:pPr>
            <w:r w:rsidRPr="002175B4">
              <w:lastRenderedPageBreak/>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BE2FAF">
      <w:headerReference w:type="default" r:id="rId14"/>
      <w:footerReference w:type="default" r:id="rId15"/>
      <w:footerReference w:type="first" r:id="rId16"/>
      <w:pgSz w:w="16838" w:h="11906" w:orient="landscape"/>
      <w:pgMar w:top="1440" w:right="1529" w:bottom="1418"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138C" w14:textId="1B561F09" w:rsidR="00436952" w:rsidRDefault="009E072F" w:rsidP="00F67C57">
    <w:pPr>
      <w:tabs>
        <w:tab w:val="right" w:pos="13608"/>
      </w:tabs>
      <w:spacing w:before="0" w:after="200"/>
      <w:ind w:right="-224"/>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16A0D48E" wp14:editId="4E86902E">
              <wp:simplePos x="0" y="0"/>
              <wp:positionH relativeFrom="page">
                <wp:align>right</wp:align>
              </wp:positionH>
              <wp:positionV relativeFrom="page">
                <wp:posOffset>10258425</wp:posOffset>
              </wp:positionV>
              <wp:extent cx="7677150" cy="677545"/>
              <wp:effectExtent l="0" t="0" r="0" b="8255"/>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7A33A" id="Rectangle 3" o:spid="_x0000_s1026" style="position:absolute;margin-left:553.3pt;margin-top:807.75pt;width:604.5pt;height:53.35pt;z-index:-25165312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" fillcolor="#85be00 [3205]" stroked="f" strokeweight="2pt">
              <w10:wrap anchorx="page" anchory="page"/>
            </v:rect>
          </w:pict>
        </mc:Fallback>
      </mc:AlternateContent>
    </w:r>
    <w:r w:rsidR="00436952">
      <w:rPr>
        <w:color w:val="000000" w:themeColor="text1"/>
        <w:sz w:val="16"/>
        <w:szCs w:val="16"/>
      </w:rPr>
      <w:tab/>
    </w:r>
  </w:p>
  <w:p w14:paraId="5B95A326" w14:textId="51F16C71" w:rsidR="00436952" w:rsidRPr="000164B5" w:rsidRDefault="009E072F" w:rsidP="00F67C57">
    <w:pPr>
      <w:tabs>
        <w:tab w:val="left" w:pos="6379"/>
        <w:tab w:val="right" w:pos="13580"/>
      </w:tabs>
      <w:spacing w:before="0" w:after="200"/>
      <w:rPr>
        <w:color w:val="000000" w:themeColor="text1"/>
        <w:sz w:val="16"/>
        <w:szCs w:val="16"/>
      </w:rPr>
    </w:pPr>
    <w:r>
      <w:rPr>
        <w:color w:val="E6EAF6" w:themeColor="background1"/>
        <w:sz w:val="16"/>
        <w:szCs w:val="16"/>
      </w:rPr>
      <w:tab/>
    </w:r>
    <w:r w:rsidR="00436952" w:rsidRPr="000164B5">
      <w:rPr>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3" name="Picture 1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77pt;height:73.6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37231"/>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2FAF"/>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3723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3723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1315F-2132-41C7-AA41-29F2B16561C1}"/>
</file>

<file path=customXml/itemProps2.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3.xml><?xml version="1.0" encoding="utf-8"?>
<ds:datastoreItem xmlns:ds="http://schemas.openxmlformats.org/officeDocument/2006/customXml" ds:itemID="{E7A063CB-3E15-45DF-93CE-783C12E39952}">
  <ds:schemaRefs>
    <ds:schemaRef ds:uri="http://purl.org/dc/terms/"/>
    <ds:schemaRef ds:uri="8d123187-21fe-47d9-bb38-a24fa2382a13"/>
    <ds:schemaRef ds:uri="http://purl.org/dc/elements/1.1/"/>
    <ds:schemaRef ds:uri="http://www.w3.org/XML/1998/namespace"/>
    <ds:schemaRef ds:uri="23712732-1a11-42b5-ab16-3cafd502a338"/>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E48EF2B-D27E-4252-98AA-2143C3EB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16</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MPower108 Operational plan</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2023-07-03T03:41:00Z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